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FA1E79" w14:textId="2B3125C3" w:rsidR="002C384F" w:rsidRDefault="0014246A" w:rsidP="002C384F">
      <w:pPr>
        <w:pStyle w:val="NoSpacing"/>
      </w:pPr>
      <w:r>
        <w:rPr>
          <w:u w:val="single"/>
        </w:rPr>
        <w:t>Edmund PEPIR</w:t>
      </w:r>
      <w:r>
        <w:t xml:space="preserve">        (d.1484)</w:t>
      </w:r>
    </w:p>
    <w:p w14:paraId="1782639D" w14:textId="332F9ED9" w:rsidR="0014246A" w:rsidRDefault="0014246A" w:rsidP="002C384F">
      <w:pPr>
        <w:pStyle w:val="NoSpacing"/>
      </w:pPr>
      <w:r>
        <w:t>of Lynn.</w:t>
      </w:r>
      <w:r w:rsidR="00DD38A6">
        <w:t xml:space="preserve"> Fishmonger.</w:t>
      </w:r>
    </w:p>
    <w:p w14:paraId="07098197" w14:textId="12BD1F47" w:rsidR="0014246A" w:rsidRDefault="0014246A" w:rsidP="002C384F">
      <w:pPr>
        <w:pStyle w:val="NoSpacing"/>
      </w:pPr>
    </w:p>
    <w:p w14:paraId="7C659AB7" w14:textId="60ED59F6" w:rsidR="0014246A" w:rsidRDefault="0014246A" w:rsidP="002C384F">
      <w:pPr>
        <w:pStyle w:val="NoSpacing"/>
      </w:pPr>
    </w:p>
    <w:p w14:paraId="0CA11966" w14:textId="0193289D" w:rsidR="0014246A" w:rsidRDefault="0014246A" w:rsidP="002C384F">
      <w:pPr>
        <w:pStyle w:val="NoSpacing"/>
      </w:pPr>
      <w:r>
        <w:t xml:space="preserve">       1452-97</w:t>
      </w:r>
      <w:r>
        <w:tab/>
        <w:t>He was Constable.  (Ricardian XXV p.48 n.129)</w:t>
      </w:r>
    </w:p>
    <w:p w14:paraId="0589BD58" w14:textId="44EDA87F" w:rsidR="008B3A8C" w:rsidRDefault="008B3A8C" w:rsidP="002C384F">
      <w:pPr>
        <w:pStyle w:val="NoSpacing"/>
      </w:pPr>
      <w:r>
        <w:t xml:space="preserve">         1461-2</w:t>
      </w:r>
      <w:r>
        <w:tab/>
        <w:t>He was one of the Chamberlains.  (ibid.)</w:t>
      </w:r>
    </w:p>
    <w:p w14:paraId="6C65FCC8" w14:textId="1F9F6D09" w:rsidR="00DD38A6" w:rsidRDefault="00DD38A6" w:rsidP="002C384F">
      <w:pPr>
        <w:pStyle w:val="NoSpacing"/>
      </w:pPr>
      <w:r>
        <w:t>M’mas1462</w:t>
      </w:r>
      <w:r>
        <w:tab/>
      </w:r>
      <w:proofErr w:type="gramStart"/>
      <w:r>
        <w:t>From</w:t>
      </w:r>
      <w:proofErr w:type="gramEnd"/>
      <w:r>
        <w:t xml:space="preserve"> this time he was on the Common Council.   (ibid.p.41 n.98)</w:t>
      </w:r>
    </w:p>
    <w:p w14:paraId="6AE42067" w14:textId="459D2BFF" w:rsidR="0014246A" w:rsidRDefault="0014246A" w:rsidP="002C384F">
      <w:pPr>
        <w:pStyle w:val="NoSpacing"/>
      </w:pPr>
      <w:r>
        <w:t>29 Apr.1484</w:t>
      </w:r>
      <w:r>
        <w:tab/>
        <w:t>He died.   (ibid.</w:t>
      </w:r>
      <w:r w:rsidR="00DD38A6">
        <w:t>p.48)</w:t>
      </w:r>
    </w:p>
    <w:p w14:paraId="356710F1" w14:textId="4E01C524" w:rsidR="0014246A" w:rsidRDefault="0014246A" w:rsidP="002C384F">
      <w:pPr>
        <w:pStyle w:val="NoSpacing"/>
      </w:pPr>
    </w:p>
    <w:p w14:paraId="34F4DCE1" w14:textId="30CA85AC" w:rsidR="0014246A" w:rsidRDefault="0014246A" w:rsidP="002C384F">
      <w:pPr>
        <w:pStyle w:val="NoSpacing"/>
      </w:pPr>
    </w:p>
    <w:p w14:paraId="6476DA78" w14:textId="50DF6DE5" w:rsidR="0014246A" w:rsidRPr="0014246A" w:rsidRDefault="0014246A" w:rsidP="002C384F">
      <w:pPr>
        <w:pStyle w:val="NoSpacing"/>
      </w:pPr>
      <w:r>
        <w:t>12 July 2019</w:t>
      </w:r>
    </w:p>
    <w:p w14:paraId="5087B651" w14:textId="043A3D52" w:rsidR="002C384F" w:rsidRPr="002C384F" w:rsidRDefault="002C384F" w:rsidP="00D36CBD">
      <w:pPr>
        <w:pStyle w:val="NoSpacing"/>
      </w:pPr>
    </w:p>
    <w:p w14:paraId="2E0D0EA5" w14:textId="45427CFB" w:rsidR="00D36CBD" w:rsidRPr="00D36CBD" w:rsidRDefault="00D36CBD" w:rsidP="00D36CBD">
      <w:pPr>
        <w:pStyle w:val="NoSpacing"/>
      </w:pPr>
      <w:r>
        <w:tab/>
      </w:r>
      <w:r>
        <w:tab/>
      </w:r>
    </w:p>
    <w:p w14:paraId="370D9795" w14:textId="02BA9C38" w:rsidR="00D36CBD" w:rsidRPr="00D36CBD" w:rsidRDefault="00D36CBD" w:rsidP="00B95691">
      <w:pPr>
        <w:pStyle w:val="NoSpacing"/>
      </w:pPr>
    </w:p>
    <w:p w14:paraId="7DC1905D" w14:textId="40560FDE" w:rsidR="00B95691" w:rsidRDefault="00B95691" w:rsidP="00E71FC3">
      <w:pPr>
        <w:pStyle w:val="NoSpacing"/>
      </w:pPr>
    </w:p>
    <w:p w14:paraId="5BA74EC7" w14:textId="77777777" w:rsidR="00B95691" w:rsidRPr="00B95691" w:rsidRDefault="00B95691" w:rsidP="00E71FC3">
      <w:pPr>
        <w:pStyle w:val="NoSpacing"/>
      </w:pPr>
    </w:p>
    <w:p w14:paraId="75316E6E" w14:textId="67DAB6BA" w:rsidR="00B95691" w:rsidRPr="00641B4E" w:rsidRDefault="00B95691" w:rsidP="00E71FC3">
      <w:pPr>
        <w:pStyle w:val="NoSpacing"/>
      </w:pPr>
    </w:p>
    <w:sectPr w:rsidR="00B95691" w:rsidRPr="00641B4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A3E597" w14:textId="77777777" w:rsidR="00387ADB" w:rsidRDefault="00387ADB" w:rsidP="00E71FC3">
      <w:pPr>
        <w:spacing w:after="0" w:line="240" w:lineRule="auto"/>
      </w:pPr>
      <w:r>
        <w:separator/>
      </w:r>
    </w:p>
  </w:endnote>
  <w:endnote w:type="continuationSeparator" w:id="0">
    <w:p w14:paraId="0BEE37E4" w14:textId="77777777" w:rsidR="00387ADB" w:rsidRDefault="00387AD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E586EE" w14:textId="77777777" w:rsidR="0014246A" w:rsidRPr="00E71FC3" w:rsidRDefault="0014246A">
    <w:pPr>
      <w:pStyle w:val="Footer"/>
    </w:pPr>
    <w:r>
      <w:t xml:space="preserve">Compilation copyright </w:t>
    </w:r>
    <w:proofErr w:type="spellStart"/>
    <w:r>
      <w:t>I.S.Rogers</w:t>
    </w:r>
    <w:proofErr w:type="spell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E9C232" w14:textId="77777777" w:rsidR="00387ADB" w:rsidRDefault="00387ADB" w:rsidP="00E71FC3">
      <w:pPr>
        <w:spacing w:after="0" w:line="240" w:lineRule="auto"/>
      </w:pPr>
      <w:r>
        <w:separator/>
      </w:r>
    </w:p>
  </w:footnote>
  <w:footnote w:type="continuationSeparator" w:id="0">
    <w:p w14:paraId="517A061A" w14:textId="77777777" w:rsidR="00387ADB" w:rsidRDefault="00387AD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1B4E"/>
    <w:rsid w:val="0014246A"/>
    <w:rsid w:val="00155F51"/>
    <w:rsid w:val="001A7C09"/>
    <w:rsid w:val="001F54D8"/>
    <w:rsid w:val="002C384F"/>
    <w:rsid w:val="00387ADB"/>
    <w:rsid w:val="00577BD5"/>
    <w:rsid w:val="00641B4E"/>
    <w:rsid w:val="00656CBA"/>
    <w:rsid w:val="006A1F77"/>
    <w:rsid w:val="00733BE7"/>
    <w:rsid w:val="008B3A8C"/>
    <w:rsid w:val="0096335D"/>
    <w:rsid w:val="009A4AEF"/>
    <w:rsid w:val="00AB52E8"/>
    <w:rsid w:val="00B16D3F"/>
    <w:rsid w:val="00B95691"/>
    <w:rsid w:val="00BB41AC"/>
    <w:rsid w:val="00D36CBD"/>
    <w:rsid w:val="00DD38A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3BD1A6"/>
  <w15:chartTrackingRefBased/>
  <w15:docId w15:val="{0F915E6F-6288-4201-87AE-6B5A65537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372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2019-07-12T09:09:00Z</dcterms:created>
  <dcterms:modified xsi:type="dcterms:W3CDTF">2020-05-07T09:00:00Z</dcterms:modified>
</cp:coreProperties>
</file>